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BB284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B284A">
              <w:rPr>
                <w:noProof/>
              </w:rPr>
              <w:t>05.12.2014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1C220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B284A">
              <w:rPr>
                <w:noProof/>
              </w:rPr>
              <w:t>52/</w:t>
            </w:r>
            <w:r w:rsidR="00FF7995">
              <w:rPr>
                <w:noProof/>
              </w:rPr>
              <w:t>4</w:t>
            </w:r>
            <w:r w:rsidR="001C220C">
              <w:rPr>
                <w:noProof/>
              </w:rPr>
              <w:t>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C220C" w:rsidRDefault="00F54F00" w:rsidP="001C220C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C220C" w:rsidRPr="001C220C">
              <w:rPr>
                <w:noProof/>
              </w:rPr>
              <w:t xml:space="preserve">Об установлении ОТКРЫТОМУ АКЦИОНЕРНОМУ ОБЩЕСТВУ «ВИММ-БИЛЛЬ-ДАНН», г. Москва, тарифов </w:t>
            </w:r>
          </w:p>
          <w:p w:rsidR="001C220C" w:rsidRDefault="001C220C" w:rsidP="001C220C">
            <w:pPr>
              <w:jc w:val="center"/>
              <w:rPr>
                <w:noProof/>
              </w:rPr>
            </w:pPr>
            <w:r w:rsidRPr="001C220C">
              <w:rPr>
                <w:noProof/>
              </w:rPr>
              <w:t xml:space="preserve">на тепловую энергию (мощность), поставляемую потребителям </w:t>
            </w:r>
          </w:p>
          <w:p w:rsidR="0085764D" w:rsidRPr="00252D0D" w:rsidRDefault="001C220C" w:rsidP="001C220C">
            <w:pPr>
              <w:jc w:val="center"/>
            </w:pPr>
            <w:r w:rsidRPr="001C220C">
              <w:rPr>
                <w:noProof/>
              </w:rPr>
              <w:t>г. Нижнего Новгорода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CF3E99">
      <w:pPr>
        <w:tabs>
          <w:tab w:val="left" w:pos="1897"/>
        </w:tabs>
      </w:pPr>
    </w:p>
    <w:p w:rsidR="00014AB5" w:rsidRPr="00FF7995" w:rsidRDefault="00014AB5" w:rsidP="00014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20C" w:rsidRPr="001C220C" w:rsidRDefault="001C220C" w:rsidP="001C220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20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от 11 октября 2014 года № 227-э/3 «Об 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год» и на основании рассмотрения расчетных и обосновывающих материалов, представленных </w:t>
      </w:r>
      <w:r w:rsidRPr="001C220C">
        <w:rPr>
          <w:rFonts w:ascii="Times New Roman" w:hAnsi="Times New Roman" w:cs="Times New Roman"/>
          <w:noProof/>
          <w:sz w:val="28"/>
          <w:szCs w:val="28"/>
        </w:rPr>
        <w:t>ОТКРЫТЫМ АКЦИОНЕРНЫМ ОБЩЕСТВОМ «ВИММ-БИЛЛЬ-ДАНН»</w:t>
      </w:r>
      <w:r w:rsidRPr="001C220C">
        <w:rPr>
          <w:rFonts w:ascii="Times New Roman" w:hAnsi="Times New Roman" w:cs="Times New Roman"/>
          <w:bCs/>
          <w:sz w:val="28"/>
          <w:szCs w:val="28"/>
        </w:rPr>
        <w:t>, г. Москва</w:t>
      </w:r>
      <w:r w:rsidRPr="001C220C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1C220C">
        <w:rPr>
          <w:rFonts w:ascii="Times New Roman" w:hAnsi="Times New Roman" w:cs="Times New Roman"/>
          <w:sz w:val="28"/>
          <w:szCs w:val="28"/>
        </w:rPr>
        <w:t>экспертного заключения рег. № в-413 от 1 декабря 2014 года:</w:t>
      </w:r>
    </w:p>
    <w:p w:rsidR="00CF3E99" w:rsidRPr="001C220C" w:rsidRDefault="00CF3E99" w:rsidP="00CF3E99">
      <w:pPr>
        <w:pStyle w:val="ac"/>
        <w:ind w:firstLine="708"/>
      </w:pPr>
      <w:r w:rsidRPr="001C220C">
        <w:rPr>
          <w:b/>
        </w:rPr>
        <w:t>1.</w:t>
      </w:r>
      <w:r w:rsidRPr="001C220C">
        <w:t xml:space="preserve"> </w:t>
      </w:r>
      <w:r w:rsidR="001C220C" w:rsidRPr="001C220C">
        <w:t xml:space="preserve">Установить </w:t>
      </w:r>
      <w:r w:rsidR="001C220C" w:rsidRPr="001C220C">
        <w:rPr>
          <w:noProof/>
        </w:rPr>
        <w:t>ОТКРЫТОМУ АКЦИОНЕРНОМУ ОБЩЕСТВУ «ВИММ-БИЛЛЬ-ДАНН»</w:t>
      </w:r>
      <w:r w:rsidR="001C220C" w:rsidRPr="001C220C">
        <w:rPr>
          <w:bCs/>
        </w:rPr>
        <w:t>, г. Москва</w:t>
      </w:r>
      <w:r w:rsidR="001C220C" w:rsidRPr="001C220C">
        <w:rPr>
          <w:b/>
        </w:rPr>
        <w:t>, тарифы на тепловую энергию (мощность)</w:t>
      </w:r>
      <w:r w:rsidR="001C220C" w:rsidRPr="001C220C">
        <w:t xml:space="preserve">, поставляемую </w:t>
      </w:r>
      <w:r w:rsidR="001C220C" w:rsidRPr="001C220C">
        <w:rPr>
          <w:bCs/>
        </w:rPr>
        <w:t xml:space="preserve">потребителям </w:t>
      </w:r>
      <w:r w:rsidR="001C220C" w:rsidRPr="001C220C">
        <w:rPr>
          <w:noProof/>
        </w:rPr>
        <w:t>г. Нижнего Новгорода</w:t>
      </w:r>
      <w:r w:rsidRPr="001C220C">
        <w:rPr>
          <w:noProof/>
        </w:rPr>
        <w:t>, согласно Приложению.</w:t>
      </w:r>
    </w:p>
    <w:p w:rsidR="00C70F08" w:rsidRPr="001C220C" w:rsidRDefault="00CF3E99" w:rsidP="001C220C">
      <w:pPr>
        <w:pStyle w:val="ac"/>
        <w:ind w:firstLine="708"/>
      </w:pPr>
      <w:r w:rsidRPr="001C220C">
        <w:rPr>
          <w:b/>
        </w:rPr>
        <w:t>2.</w:t>
      </w:r>
      <w:r w:rsidRPr="001C220C">
        <w:rPr>
          <w:bCs/>
        </w:rPr>
        <w:t xml:space="preserve"> </w:t>
      </w:r>
      <w:r w:rsidR="00C70F08" w:rsidRPr="001C220C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CF3E99" w:rsidRPr="001C220C" w:rsidRDefault="00CF3E99" w:rsidP="00CF3E99">
      <w:pPr>
        <w:pStyle w:val="ac"/>
        <w:ind w:firstLine="708"/>
      </w:pPr>
      <w:r w:rsidRPr="001C220C">
        <w:rPr>
          <w:b/>
        </w:rPr>
        <w:t>3.</w:t>
      </w:r>
      <w:r w:rsidRPr="001C220C">
        <w:t xml:space="preserve"> Тарифы, установленные пунктом 1. настоящего решения, действуют </w:t>
      </w:r>
      <w:r w:rsidR="009C5D88" w:rsidRPr="001C220C">
        <w:t xml:space="preserve">        </w:t>
      </w:r>
      <w:r w:rsidRPr="001C220C">
        <w:t>с 1 января по 31 декабря 2015 года включительно.</w:t>
      </w:r>
    </w:p>
    <w:p w:rsidR="00CF3E99" w:rsidRPr="00DA4EC9" w:rsidRDefault="00CF3E99" w:rsidP="00CF3E99">
      <w:pPr>
        <w:pStyle w:val="ac"/>
      </w:pPr>
    </w:p>
    <w:p w:rsidR="00CF3E99" w:rsidRDefault="00CF3E99" w:rsidP="00CF3E99">
      <w:pPr>
        <w:pStyle w:val="ac"/>
      </w:pPr>
    </w:p>
    <w:p w:rsidR="00CF3E99" w:rsidRPr="00CF3E99" w:rsidRDefault="00CF3E99" w:rsidP="00CF3E99">
      <w:pPr>
        <w:pStyle w:val="ac"/>
      </w:pPr>
      <w:r>
        <w:t xml:space="preserve"> И.о. руководителя службы</w:t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</w:t>
      </w:r>
      <w:r w:rsidR="00E0247E">
        <w:t>в</w:t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CF3E99" w:rsidTr="006706E5">
        <w:tc>
          <w:tcPr>
            <w:tcW w:w="3331" w:type="dxa"/>
          </w:tcPr>
          <w:p w:rsidR="00CF3E99" w:rsidRDefault="00CF3E99" w:rsidP="006706E5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CF3E99" w:rsidRDefault="00CF3E99" w:rsidP="006706E5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FF7995" w:rsidRDefault="00FF7995" w:rsidP="006706E5">
            <w:pPr>
              <w:tabs>
                <w:tab w:val="left" w:pos="1897"/>
              </w:tabs>
              <w:jc w:val="center"/>
            </w:pPr>
          </w:p>
          <w:p w:rsidR="001C220C" w:rsidRDefault="001C220C" w:rsidP="006706E5">
            <w:pPr>
              <w:tabs>
                <w:tab w:val="left" w:pos="1897"/>
              </w:tabs>
              <w:jc w:val="center"/>
            </w:pPr>
          </w:p>
          <w:p w:rsidR="001C220C" w:rsidRDefault="001C220C" w:rsidP="006706E5">
            <w:pPr>
              <w:tabs>
                <w:tab w:val="left" w:pos="1897"/>
              </w:tabs>
              <w:jc w:val="center"/>
            </w:pPr>
          </w:p>
          <w:p w:rsidR="001C220C" w:rsidRDefault="001C220C" w:rsidP="006706E5">
            <w:pPr>
              <w:tabs>
                <w:tab w:val="left" w:pos="1897"/>
              </w:tabs>
              <w:jc w:val="center"/>
            </w:pPr>
          </w:p>
          <w:p w:rsidR="001C220C" w:rsidRDefault="001C220C" w:rsidP="006706E5">
            <w:pPr>
              <w:tabs>
                <w:tab w:val="left" w:pos="1897"/>
              </w:tabs>
              <w:jc w:val="center"/>
            </w:pPr>
          </w:p>
          <w:p w:rsidR="001C220C" w:rsidRDefault="001C220C" w:rsidP="006706E5">
            <w:pPr>
              <w:tabs>
                <w:tab w:val="left" w:pos="1897"/>
              </w:tabs>
              <w:jc w:val="center"/>
            </w:pPr>
          </w:p>
          <w:p w:rsidR="001C220C" w:rsidRDefault="001C220C" w:rsidP="006706E5">
            <w:pPr>
              <w:tabs>
                <w:tab w:val="left" w:pos="1897"/>
              </w:tabs>
              <w:jc w:val="center"/>
            </w:pPr>
          </w:p>
          <w:p w:rsidR="00CF3E99" w:rsidRDefault="007A12EA" w:rsidP="006706E5">
            <w:pPr>
              <w:tabs>
                <w:tab w:val="left" w:pos="1897"/>
              </w:tabs>
              <w:jc w:val="center"/>
            </w:pPr>
            <w:r>
              <w:lastRenderedPageBreak/>
              <w:t>П</w:t>
            </w:r>
            <w:r w:rsidR="00CF3E99">
              <w:t>РИЛОЖЕНИЕ</w:t>
            </w:r>
          </w:p>
          <w:p w:rsidR="00CF3E99" w:rsidRDefault="00CF3E99" w:rsidP="006706E5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CF3E99" w:rsidRDefault="00BB284A" w:rsidP="001C220C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E0247E">
              <w:t>5</w:t>
            </w:r>
            <w:r w:rsidR="00CF3E99">
              <w:t xml:space="preserve"> </w:t>
            </w:r>
            <w:r>
              <w:t>декабря</w:t>
            </w:r>
            <w:r w:rsidR="00CF3E99">
              <w:t xml:space="preserve"> 2014 года № </w:t>
            </w:r>
            <w:r>
              <w:t>52/</w:t>
            </w:r>
            <w:r w:rsidR="00FF7995">
              <w:t>4</w:t>
            </w:r>
            <w:r w:rsidR="001C220C">
              <w:t>2</w:t>
            </w:r>
          </w:p>
        </w:tc>
      </w:tr>
    </w:tbl>
    <w:p w:rsidR="00CF3E99" w:rsidRDefault="00CF3E99" w:rsidP="00CF3E99">
      <w:pPr>
        <w:tabs>
          <w:tab w:val="left" w:pos="1897"/>
        </w:tabs>
        <w:rPr>
          <w:szCs w:val="28"/>
        </w:rPr>
      </w:pPr>
    </w:p>
    <w:p w:rsidR="004C7719" w:rsidRDefault="00CF3E99" w:rsidP="001C220C">
      <w:pPr>
        <w:pStyle w:val="ac"/>
        <w:jc w:val="center"/>
        <w:rPr>
          <w:b/>
          <w:bCs/>
        </w:rPr>
      </w:pPr>
      <w:r w:rsidRPr="00C70F08">
        <w:rPr>
          <w:b/>
        </w:rPr>
        <w:t>Тарифы на тепловую энергию (мощность)</w:t>
      </w:r>
      <w:r w:rsidRPr="00C70F08">
        <w:t xml:space="preserve">, </w:t>
      </w:r>
      <w:r w:rsidRPr="001C614F">
        <w:rPr>
          <w:b/>
        </w:rPr>
        <w:t xml:space="preserve">поставляемую </w:t>
      </w:r>
      <w:r w:rsidR="001C220C" w:rsidRPr="001C220C">
        <w:rPr>
          <w:b/>
          <w:noProof/>
        </w:rPr>
        <w:t>ОТКРЫТЫМ АКЦИОНЕРНЫМ ОБЩЕСТВОМ «ВИММ-БИЛЛЬ-ДАНН»</w:t>
      </w:r>
      <w:r w:rsidR="001C220C" w:rsidRPr="001C220C">
        <w:rPr>
          <w:b/>
          <w:bCs/>
        </w:rPr>
        <w:t>, г. Москва</w:t>
      </w:r>
      <w:r w:rsidR="00C70F08">
        <w:rPr>
          <w:b/>
          <w:bCs/>
        </w:rPr>
        <w:t xml:space="preserve">, </w:t>
      </w:r>
      <w:r w:rsidR="00C70F08" w:rsidRPr="00C70F08">
        <w:rPr>
          <w:b/>
          <w:bCs/>
        </w:rPr>
        <w:t xml:space="preserve">потребителям </w:t>
      </w:r>
      <w:r w:rsidR="003A6DF8">
        <w:rPr>
          <w:b/>
          <w:bCs/>
        </w:rPr>
        <w:t>г. Нижний Новгород</w:t>
      </w:r>
    </w:p>
    <w:p w:rsidR="00CF3E99" w:rsidRDefault="00CF3E99" w:rsidP="00CF3E99">
      <w:pPr>
        <w:pStyle w:val="ac"/>
        <w:ind w:firstLine="708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875"/>
        <w:gridCol w:w="2062"/>
        <w:gridCol w:w="959"/>
        <w:gridCol w:w="1338"/>
        <w:gridCol w:w="1538"/>
      </w:tblGrid>
      <w:tr w:rsidR="001C220C" w:rsidRPr="00C953C5" w:rsidTr="004B40B1">
        <w:tc>
          <w:tcPr>
            <w:tcW w:w="799" w:type="dxa"/>
            <w:vMerge w:val="restart"/>
          </w:tcPr>
          <w:p w:rsidR="001C220C" w:rsidRPr="00696BD2" w:rsidRDefault="001C220C" w:rsidP="004B40B1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875" w:type="dxa"/>
            <w:vMerge w:val="restart"/>
          </w:tcPr>
          <w:p w:rsidR="001C220C" w:rsidRPr="00696BD2" w:rsidRDefault="001C220C" w:rsidP="004B40B1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62" w:type="dxa"/>
            <w:vMerge w:val="restart"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76" w:type="dxa"/>
            <w:gridSpan w:val="2"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1C220C" w:rsidRPr="00C953C5" w:rsidTr="004B40B1">
        <w:tc>
          <w:tcPr>
            <w:tcW w:w="799" w:type="dxa"/>
            <w:vMerge/>
          </w:tcPr>
          <w:p w:rsidR="001C220C" w:rsidRPr="00696BD2" w:rsidRDefault="001C220C" w:rsidP="004B40B1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5" w:type="dxa"/>
            <w:vMerge/>
          </w:tcPr>
          <w:p w:rsidR="001C220C" w:rsidRPr="00696BD2" w:rsidRDefault="001C220C" w:rsidP="004B40B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</w:tcPr>
          <w:p w:rsidR="001C220C" w:rsidRPr="00696BD2" w:rsidRDefault="001C220C" w:rsidP="004B40B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C220C" w:rsidRPr="00C953C5" w:rsidTr="004B40B1">
        <w:tc>
          <w:tcPr>
            <w:tcW w:w="799" w:type="dxa"/>
          </w:tcPr>
          <w:p w:rsidR="001C220C" w:rsidRPr="00696BD2" w:rsidRDefault="001C220C" w:rsidP="004B40B1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875" w:type="dxa"/>
            <w:vMerge w:val="restart"/>
          </w:tcPr>
          <w:p w:rsidR="001C220C" w:rsidRPr="00ED040E" w:rsidRDefault="001C220C" w:rsidP="004B40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ОТКРЫТОЕ АКЦИОНЕРНОЕ ОБЩЕСТВО «ВИММ-БИЛЛЬ-ДАНН»</w:t>
            </w:r>
            <w:r w:rsidRPr="008D5CC9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г. Москва</w:t>
            </w:r>
          </w:p>
        </w:tc>
        <w:tc>
          <w:tcPr>
            <w:tcW w:w="5897" w:type="dxa"/>
            <w:gridSpan w:val="4"/>
          </w:tcPr>
          <w:p w:rsidR="001C220C" w:rsidRPr="00AD519E" w:rsidRDefault="001C220C" w:rsidP="004B40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1C220C" w:rsidRPr="00C953C5" w:rsidTr="004B40B1">
        <w:tc>
          <w:tcPr>
            <w:tcW w:w="799" w:type="dxa"/>
          </w:tcPr>
          <w:p w:rsidR="001C220C" w:rsidRPr="00696BD2" w:rsidRDefault="001C220C" w:rsidP="004B40B1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875" w:type="dxa"/>
            <w:vMerge/>
          </w:tcPr>
          <w:p w:rsidR="001C220C" w:rsidRPr="00696BD2" w:rsidRDefault="001C220C" w:rsidP="004B40B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:rsidR="001C220C" w:rsidRPr="00696BD2" w:rsidRDefault="001C220C" w:rsidP="004B40B1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1C220C" w:rsidRPr="00696BD2" w:rsidRDefault="001C220C" w:rsidP="004B40B1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38" w:type="dxa"/>
            <w:vAlign w:val="bottom"/>
          </w:tcPr>
          <w:p w:rsidR="001C220C" w:rsidRPr="00F03CDB" w:rsidRDefault="001C220C" w:rsidP="004B40B1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951,01</w:t>
            </w:r>
          </w:p>
        </w:tc>
        <w:tc>
          <w:tcPr>
            <w:tcW w:w="1538" w:type="dxa"/>
            <w:vAlign w:val="bottom"/>
          </w:tcPr>
          <w:p w:rsidR="001C220C" w:rsidRPr="00F03CDB" w:rsidRDefault="001C220C" w:rsidP="004B40B1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1034,79</w:t>
            </w:r>
          </w:p>
        </w:tc>
      </w:tr>
      <w:tr w:rsidR="001C220C" w:rsidRPr="00C953C5" w:rsidTr="004B40B1">
        <w:tc>
          <w:tcPr>
            <w:tcW w:w="799" w:type="dxa"/>
          </w:tcPr>
          <w:p w:rsidR="001C220C" w:rsidRPr="00696BD2" w:rsidRDefault="001C220C" w:rsidP="004B40B1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5" w:type="dxa"/>
            <w:vMerge/>
          </w:tcPr>
          <w:p w:rsidR="001C220C" w:rsidRPr="00696BD2" w:rsidRDefault="001C220C" w:rsidP="004B40B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1C220C" w:rsidRPr="00696BD2" w:rsidRDefault="001C220C" w:rsidP="004B40B1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1C220C" w:rsidRPr="00C953C5" w:rsidTr="004B40B1">
        <w:tc>
          <w:tcPr>
            <w:tcW w:w="799" w:type="dxa"/>
          </w:tcPr>
          <w:p w:rsidR="001C220C" w:rsidRPr="00696BD2" w:rsidRDefault="001C220C" w:rsidP="004B40B1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2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875" w:type="dxa"/>
            <w:vMerge/>
          </w:tcPr>
          <w:p w:rsidR="001C220C" w:rsidRPr="00696BD2" w:rsidRDefault="001C220C" w:rsidP="004B40B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:rsidR="001C220C" w:rsidRPr="00696BD2" w:rsidRDefault="001C220C" w:rsidP="004B40B1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1C220C" w:rsidRPr="00696BD2" w:rsidRDefault="001C220C" w:rsidP="004B40B1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38" w:type="dxa"/>
            <w:vAlign w:val="bottom"/>
          </w:tcPr>
          <w:p w:rsidR="001C220C" w:rsidRPr="00F03CDB" w:rsidRDefault="001C220C" w:rsidP="004B40B1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1122,19</w:t>
            </w:r>
          </w:p>
        </w:tc>
        <w:tc>
          <w:tcPr>
            <w:tcW w:w="1538" w:type="dxa"/>
            <w:vAlign w:val="bottom"/>
          </w:tcPr>
          <w:p w:rsidR="001C220C" w:rsidRPr="00F03CDB" w:rsidRDefault="001C220C" w:rsidP="004B40B1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1221,05</w:t>
            </w:r>
          </w:p>
        </w:tc>
      </w:tr>
    </w:tbl>
    <w:p w:rsidR="00CF3E99" w:rsidRPr="00C56787" w:rsidRDefault="00CF3E99" w:rsidP="00014AB5">
      <w:pPr>
        <w:autoSpaceDE w:val="0"/>
        <w:autoSpaceDN w:val="0"/>
        <w:adjustRightInd w:val="0"/>
        <w:jc w:val="both"/>
        <w:rPr>
          <w:szCs w:val="28"/>
        </w:rPr>
      </w:pPr>
    </w:p>
    <w:sectPr w:rsidR="00CF3E99" w:rsidRPr="00C5678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99" w:rsidRDefault="00CF3E99">
      <w:r>
        <w:separator/>
      </w:r>
    </w:p>
  </w:endnote>
  <w:endnote w:type="continuationSeparator" w:id="0">
    <w:p w:rsidR="00CF3E99" w:rsidRDefault="00CF3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99" w:rsidRDefault="00CF3E99">
      <w:r>
        <w:separator/>
      </w:r>
    </w:p>
  </w:footnote>
  <w:footnote w:type="continuationSeparator" w:id="0">
    <w:p w:rsidR="00CF3E99" w:rsidRDefault="00CF3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2382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51238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512382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HzSitHyguF++1Sh117W8jLvQJsI=" w:salt="H1w3o1u0+Vln6oZyXarvI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10499"/>
    <w:rsid w:val="00002B26"/>
    <w:rsid w:val="00002C38"/>
    <w:rsid w:val="00004362"/>
    <w:rsid w:val="000043DE"/>
    <w:rsid w:val="00004422"/>
    <w:rsid w:val="0000465C"/>
    <w:rsid w:val="00004875"/>
    <w:rsid w:val="00005CF1"/>
    <w:rsid w:val="000061D8"/>
    <w:rsid w:val="0000703E"/>
    <w:rsid w:val="000074BC"/>
    <w:rsid w:val="000107E6"/>
    <w:rsid w:val="000113AA"/>
    <w:rsid w:val="000115ED"/>
    <w:rsid w:val="00011AE5"/>
    <w:rsid w:val="00014AB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1348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20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14F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442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B19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7A1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D8F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3C0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6DF8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499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1D1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709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7C5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0B1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719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27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382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4BB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4C4E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3E22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6E5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0E"/>
    <w:rsid w:val="006F63F0"/>
    <w:rsid w:val="006F653D"/>
    <w:rsid w:val="006F6B3B"/>
    <w:rsid w:val="006F6D4C"/>
    <w:rsid w:val="006F771A"/>
    <w:rsid w:val="00700365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09E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7B9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2EA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82C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0FC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5FCA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CC9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803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D88"/>
    <w:rsid w:val="009C6A54"/>
    <w:rsid w:val="009C7395"/>
    <w:rsid w:val="009C799E"/>
    <w:rsid w:val="009D0360"/>
    <w:rsid w:val="009D0483"/>
    <w:rsid w:val="009D080C"/>
    <w:rsid w:val="009D0B51"/>
    <w:rsid w:val="009D1DC4"/>
    <w:rsid w:val="009D25B3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19E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19E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58F"/>
    <w:rsid w:val="00AE475F"/>
    <w:rsid w:val="00AE4ACC"/>
    <w:rsid w:val="00AE54EC"/>
    <w:rsid w:val="00AE68FD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0632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4D20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84A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EB4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6787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0F08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A7C06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3E99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46C5D"/>
    <w:rsid w:val="00D51EF6"/>
    <w:rsid w:val="00D533E1"/>
    <w:rsid w:val="00D534DD"/>
    <w:rsid w:val="00D54152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442B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4EC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47E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40E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514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604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  <w:rsid w:val="00FF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CF3E99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CF3E99"/>
    <w:rPr>
      <w:rFonts w:cs="Times New Roman"/>
      <w:sz w:val="28"/>
      <w:szCs w:val="28"/>
    </w:rPr>
  </w:style>
  <w:style w:type="paragraph" w:customStyle="1" w:styleId="ConsPlusNormal">
    <w:name w:val="ConsPlusNormal"/>
    <w:rsid w:val="00CF3E9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320</Words>
  <Characters>1830</Characters>
  <Application>Microsoft Office Word</Application>
  <DocSecurity>0</DocSecurity>
  <Lines>15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2014-12-10T09:08:00Z</dcterms:created>
  <dcterms:modified xsi:type="dcterms:W3CDTF">2014-12-10T09:08:00Z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